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A931" w14:textId="415D2B2A" w:rsidR="005269E6" w:rsidRDefault="00855A1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TSG-RAN5 Meeting #103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FB2E7A">
        <w:rPr>
          <w:rFonts w:eastAsia="SimSun"/>
          <w:b/>
          <w:i/>
          <w:sz w:val="28"/>
          <w:lang w:val="en-US" w:eastAsia="zh-CN"/>
        </w:rPr>
        <w:t>2361</w:t>
      </w:r>
    </w:p>
    <w:p w14:paraId="21194564" w14:textId="77777777" w:rsidR="00855A1B" w:rsidRDefault="00855A1B" w:rsidP="00855A1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269E6" w14:paraId="7D9F0BB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6A045B4" w14:textId="77777777" w:rsidR="005269E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5269E6" w14:paraId="38140A6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919" w14:textId="77777777" w:rsidR="005269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269E6" w14:paraId="0F3C4E5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DF9742" w14:textId="77777777" w:rsidR="005269E6" w:rsidRDefault="0052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3BAC59F" w14:textId="77777777" w:rsidR="005269E6" w:rsidRDefault="0052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9E6" w14:paraId="38CA8F3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61076" w14:textId="77777777" w:rsidR="005269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242D3" w14:textId="4B52F527" w:rsidR="005269E6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855A1B" w:rsidRPr="00855A1B">
              <w:t>NR FR1 FDD band n85</w:t>
            </w:r>
          </w:p>
        </w:tc>
      </w:tr>
      <w:tr w:rsidR="005269E6" w14:paraId="2D26B981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DE40C10" w14:textId="77777777" w:rsidR="005269E6" w:rsidRDefault="0052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0AFA3AB" w14:textId="77777777" w:rsidR="005269E6" w:rsidRDefault="0052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9E6" w14:paraId="4B6DC1E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7504C" w14:textId="77777777" w:rsidR="005269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AC0438F" w14:textId="68B9926C" w:rsidR="005269E6" w:rsidRDefault="00855A1B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CEC9785" w14:textId="77777777" w:rsidR="005269E6" w:rsidRDefault="005269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7DA99A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03C16" w14:textId="4BFE3488" w:rsidR="005269E6" w:rsidRDefault="00855A1B">
            <w:pPr>
              <w:pStyle w:val="CRCoverPage"/>
              <w:spacing w:after="0"/>
              <w:ind w:left="100"/>
            </w:pPr>
            <w:r w:rsidRPr="00A047C0">
              <w:rPr>
                <w:noProof/>
              </w:rPr>
              <w:fldChar w:fldCharType="begin"/>
            </w:r>
            <w:r w:rsidRPr="00A047C0">
              <w:rPr>
                <w:noProof/>
              </w:rPr>
              <w:instrText xml:space="preserve"> DOCPROPERTY  ResDate  \* MERGEFORMAT </w:instrText>
            </w:r>
            <w:r w:rsidRPr="00A047C0">
              <w:rPr>
                <w:noProof/>
              </w:rPr>
              <w:fldChar w:fldCharType="separate"/>
            </w:r>
            <w:r w:rsidRPr="00A047C0">
              <w:rPr>
                <w:noProof/>
              </w:rPr>
              <w:t>2024-05-</w:t>
            </w:r>
            <w:r w:rsidRPr="00A047C0">
              <w:rPr>
                <w:noProof/>
              </w:rPr>
              <w:fldChar w:fldCharType="end"/>
            </w:r>
            <w:r w:rsidRPr="00A047C0">
              <w:rPr>
                <w:noProof/>
              </w:rPr>
              <w:t>2</w:t>
            </w:r>
            <w:r w:rsidR="00A047C0" w:rsidRPr="00A047C0">
              <w:rPr>
                <w:noProof/>
              </w:rPr>
              <w:t>2</w:t>
            </w:r>
          </w:p>
        </w:tc>
      </w:tr>
    </w:tbl>
    <w:p w14:paraId="4CB39CD2" w14:textId="77777777" w:rsidR="005269E6" w:rsidRDefault="005269E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269E6" w14:paraId="7496E88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93F417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07DAF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9046F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63DBFF12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55359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EB2FD5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7662733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C6451D2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FA3D503" w14:textId="77777777" w:rsidR="005269E6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F80E6" w14:textId="68E5657D" w:rsidR="005269E6" w:rsidRDefault="00855A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870C2DD" w14:textId="77777777" w:rsidR="005269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F03A73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F476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0420DBF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9EBAF92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BB47BC" w14:textId="77777777" w:rsidR="005269E6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BBCD04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4E480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ED85F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F6E2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1F5284C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A3FD8D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D431477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4F803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F5B82A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0FCCA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DEB855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3B8315B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BBB7492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73CF12" w14:textId="77777777" w:rsidR="005269E6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DBAAB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0619A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D435D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E0858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1B4AF2D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E4461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611CC6" w14:textId="77777777" w:rsidR="005269E6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918C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19BD9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4B491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FE54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6D96BD6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53D29E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C3B212" w14:textId="77777777" w:rsidR="005269E6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18A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4CC40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CA571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3B2FF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59A2BA5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ECC6F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992A78" w14:textId="77777777" w:rsidR="005269E6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FF47C3" w14:textId="7DDD07B1" w:rsidR="005269E6" w:rsidRDefault="00855A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0DB95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A4B181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3A7B8E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2258F53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2D2BD6B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9B9A5B5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709E9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8E424E9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8BC6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0FEF37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5E5EA3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9C4DA22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F1344D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041AC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412D8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39427" w14:textId="237D0298" w:rsidR="005269E6" w:rsidRDefault="00855A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7720A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00DEE8D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A9C23D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8D8A5B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01A9FC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31C17" w14:textId="77777777" w:rsidR="005269E6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9556E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F23D9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639B111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298467F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6D5324F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BF7BA34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9AF429B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435D8FF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EAB46F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D18D87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D346A40" w14:textId="77777777" w:rsidR="005269E6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EDCF51D" w14:textId="1C4FB8BC" w:rsidR="005269E6" w:rsidRDefault="00855A1B">
            <w:pPr>
              <w:pStyle w:val="CRCoverPage"/>
              <w:spacing w:after="0"/>
              <w:rPr>
                <w:b/>
                <w:caps/>
              </w:rPr>
            </w:pPr>
            <w:r w:rsidRPr="00855A1B">
              <w:t>NR FR1 FDD band n85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42789" w14:textId="77777777" w:rsidR="005269E6" w:rsidRDefault="005269E6">
            <w:pPr>
              <w:pStyle w:val="CRCoverPage"/>
              <w:spacing w:after="0"/>
            </w:pPr>
          </w:p>
        </w:tc>
      </w:tr>
      <w:tr w:rsidR="005269E6" w14:paraId="487EEAE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7696885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1DBBC71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D8F3E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F127967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84800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1B9E36F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806CE5A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48272724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1155EC1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0E150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0D3093AE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7DE4717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AFFA93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D2CA681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FC792E" w14:textId="77777777" w:rsidR="005269E6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1BD25" w14:textId="77777777" w:rsidR="005269E6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1E96A" w14:textId="77777777" w:rsidR="005269E6" w:rsidRDefault="005269E6">
            <w:pPr>
              <w:pStyle w:val="CRCoverPage"/>
              <w:spacing w:after="0"/>
            </w:pPr>
          </w:p>
        </w:tc>
      </w:tr>
      <w:tr w:rsidR="005269E6" w14:paraId="6A8412A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E1693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58D9F52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25E5C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DE194" w14:textId="77777777" w:rsidR="005269E6" w:rsidRDefault="005269E6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F17D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7CCDDD2" w14:textId="77777777" w:rsidR="005269E6" w:rsidRDefault="005269E6">
      <w:pPr>
        <w:pStyle w:val="CRCoverPage"/>
        <w:rPr>
          <w:lang w:val="en-US"/>
        </w:rPr>
      </w:pPr>
    </w:p>
    <w:sectPr w:rsidR="005269E6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E6A82" w14:textId="77777777" w:rsidR="00003140" w:rsidRDefault="00003140">
      <w:pPr>
        <w:spacing w:after="0"/>
      </w:pPr>
      <w:r>
        <w:separator/>
      </w:r>
    </w:p>
  </w:endnote>
  <w:endnote w:type="continuationSeparator" w:id="0">
    <w:p w14:paraId="5BC98D98" w14:textId="77777777" w:rsidR="00003140" w:rsidRDefault="000031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26C35" w14:textId="77777777" w:rsidR="005269E6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294C1" w14:textId="77777777" w:rsidR="00003140" w:rsidRDefault="00003140">
      <w:pPr>
        <w:spacing w:after="0"/>
      </w:pPr>
      <w:r>
        <w:separator/>
      </w:r>
    </w:p>
  </w:footnote>
  <w:footnote w:type="continuationSeparator" w:id="0">
    <w:p w14:paraId="760AD356" w14:textId="77777777" w:rsidR="00003140" w:rsidRDefault="000031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E2F3" w14:textId="77777777" w:rsidR="005269E6" w:rsidRDefault="005269E6">
    <w:pPr>
      <w:pStyle w:val="Header"/>
    </w:pPr>
  </w:p>
  <w:p w14:paraId="41415E44" w14:textId="77777777" w:rsidR="005269E6" w:rsidRDefault="00526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90781936">
    <w:abstractNumId w:val="3"/>
  </w:num>
  <w:num w:numId="2" w16cid:durableId="616569757">
    <w:abstractNumId w:val="5"/>
  </w:num>
  <w:num w:numId="3" w16cid:durableId="6519430">
    <w:abstractNumId w:val="1"/>
  </w:num>
  <w:num w:numId="4" w16cid:durableId="290672969">
    <w:abstractNumId w:val="4"/>
  </w:num>
  <w:num w:numId="5" w16cid:durableId="238559724">
    <w:abstractNumId w:val="14"/>
  </w:num>
  <w:num w:numId="6" w16cid:durableId="746802079">
    <w:abstractNumId w:val="2"/>
  </w:num>
  <w:num w:numId="7" w16cid:durableId="525027842">
    <w:abstractNumId w:val="10"/>
  </w:num>
  <w:num w:numId="8" w16cid:durableId="2125801657">
    <w:abstractNumId w:val="7"/>
  </w:num>
  <w:num w:numId="9" w16cid:durableId="981468044">
    <w:abstractNumId w:val="13"/>
  </w:num>
  <w:num w:numId="10" w16cid:durableId="1364553400">
    <w:abstractNumId w:val="15"/>
  </w:num>
  <w:num w:numId="11" w16cid:durableId="1055079133">
    <w:abstractNumId w:val="16"/>
  </w:num>
  <w:num w:numId="12" w16cid:durableId="1747728994">
    <w:abstractNumId w:val="8"/>
  </w:num>
  <w:num w:numId="13" w16cid:durableId="1547913296">
    <w:abstractNumId w:val="9"/>
  </w:num>
  <w:num w:numId="14" w16cid:durableId="1181969205">
    <w:abstractNumId w:val="6"/>
  </w:num>
  <w:num w:numId="15" w16cid:durableId="1270508674">
    <w:abstractNumId w:val="12"/>
  </w:num>
  <w:num w:numId="16" w16cid:durableId="1732926913">
    <w:abstractNumId w:val="0"/>
  </w:num>
  <w:num w:numId="17" w16cid:durableId="19703598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3140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B7AB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269E6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A1B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7C0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02D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ACE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2E7A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02231"/>
  <w15:docId w15:val="{9474D42B-3D1B-48D6-9495-4E57CD90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855A1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73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2024-05-22T01:12:00Z</dcterms:created>
  <dcterms:modified xsi:type="dcterms:W3CDTF">2024-05-22T01:12:00Z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